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Baureinigung I Bildungshaus Winkelwiese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Baureinigung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